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028D3" w14:textId="77777777" w:rsidR="0046335D" w:rsidRDefault="0046335D" w:rsidP="004633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BOTYLD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6C6AF76C" w14:textId="77777777" w:rsidR="0046335D" w:rsidRDefault="0046335D" w:rsidP="004633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 Benfleet, Essex. Husbandman.</w:t>
      </w:r>
    </w:p>
    <w:p w14:paraId="5EA2E318" w14:textId="77777777" w:rsidR="0046335D" w:rsidRDefault="0046335D" w:rsidP="0046335D">
      <w:pPr>
        <w:pStyle w:val="NoSpacing"/>
        <w:rPr>
          <w:rFonts w:cs="Times New Roman"/>
          <w:szCs w:val="24"/>
        </w:rPr>
      </w:pPr>
    </w:p>
    <w:p w14:paraId="29EEE91C" w14:textId="77777777" w:rsidR="0046335D" w:rsidRDefault="0046335D" w:rsidP="0046335D">
      <w:pPr>
        <w:pStyle w:val="NoSpacing"/>
        <w:rPr>
          <w:rFonts w:cs="Times New Roman"/>
          <w:szCs w:val="24"/>
        </w:rPr>
      </w:pPr>
    </w:p>
    <w:p w14:paraId="4D71A566" w14:textId="77777777" w:rsidR="0046335D" w:rsidRDefault="0046335D" w:rsidP="004633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Alexander Sprot of London, vintner(q.v.), and John Byrd of London, </w:t>
      </w:r>
    </w:p>
    <w:p w14:paraId="1BE305CF" w14:textId="77777777" w:rsidR="0046335D" w:rsidRDefault="0046335D" w:rsidP="004633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brasier(q.v.), as the executors of Robert Burford of London, bell maker(q.v.),</w:t>
      </w:r>
    </w:p>
    <w:p w14:paraId="6F62A22D" w14:textId="77777777" w:rsidR="0046335D" w:rsidRDefault="0046335D" w:rsidP="004633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debt against him and eight others.</w:t>
      </w:r>
    </w:p>
    <w:p w14:paraId="35F4793B" w14:textId="77777777" w:rsidR="0046335D" w:rsidRDefault="0046335D" w:rsidP="004633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7EDBA106" w14:textId="77777777" w:rsidR="0046335D" w:rsidRDefault="0046335D" w:rsidP="0046335D">
      <w:pPr>
        <w:pStyle w:val="NoSpacing"/>
        <w:rPr>
          <w:rFonts w:cs="Times New Roman"/>
          <w:szCs w:val="24"/>
        </w:rPr>
      </w:pPr>
    </w:p>
    <w:p w14:paraId="4ABD6627" w14:textId="77777777" w:rsidR="0046335D" w:rsidRDefault="0046335D" w:rsidP="0046335D">
      <w:pPr>
        <w:pStyle w:val="NoSpacing"/>
        <w:rPr>
          <w:rFonts w:cs="Times New Roman"/>
          <w:szCs w:val="24"/>
        </w:rPr>
      </w:pPr>
    </w:p>
    <w:p w14:paraId="5F04D37D" w14:textId="77777777" w:rsidR="0046335D" w:rsidRDefault="0046335D" w:rsidP="004633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2023</w:t>
      </w:r>
    </w:p>
    <w:p w14:paraId="026F0D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CEFA8" w14:textId="77777777" w:rsidR="0046335D" w:rsidRDefault="0046335D" w:rsidP="009139A6">
      <w:r>
        <w:separator/>
      </w:r>
    </w:p>
  </w:endnote>
  <w:endnote w:type="continuationSeparator" w:id="0">
    <w:p w14:paraId="64073D23" w14:textId="77777777" w:rsidR="0046335D" w:rsidRDefault="004633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E7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BE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3CE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5D65" w14:textId="77777777" w:rsidR="0046335D" w:rsidRDefault="0046335D" w:rsidP="009139A6">
      <w:r>
        <w:separator/>
      </w:r>
    </w:p>
  </w:footnote>
  <w:footnote w:type="continuationSeparator" w:id="0">
    <w:p w14:paraId="03F40BF0" w14:textId="77777777" w:rsidR="0046335D" w:rsidRDefault="004633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570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9B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132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35D"/>
    <w:rsid w:val="000666E0"/>
    <w:rsid w:val="002510B7"/>
    <w:rsid w:val="0046335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335E5"/>
  <w15:chartTrackingRefBased/>
  <w15:docId w15:val="{3C0E332A-F5E8-4484-9141-1B78473F1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3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2023-06-27T08:27:00Z</dcterms:created>
  <dcterms:modified xsi:type="dcterms:W3CDTF">2023-06-27T08:27:00Z</dcterms:modified>
</cp:coreProperties>
</file>